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9B7" w:rsidRPr="00A22D3F" w:rsidRDefault="007D29B7" w:rsidP="00201BC4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A22D3F">
        <w:rPr>
          <w:sz w:val="28"/>
          <w:szCs w:val="28"/>
        </w:rPr>
        <w:t>VI. Физиотерапиялык иш бөлмөлөрдү медициналык техника жана мүлктөр менен жабдуу ченемдери N 0616, 0617, 0618</w:t>
      </w:r>
    </w:p>
    <w:p w:rsidR="007D29B7" w:rsidRPr="00A22D3F" w:rsidRDefault="007D29B7" w:rsidP="00201BC4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725"/>
        <w:gridCol w:w="2346"/>
      </w:tblGrid>
      <w:tr w:rsidR="007D29B7" w:rsidRPr="00A22D3F" w:rsidTr="007F6C56">
        <w:trPr>
          <w:trHeight w:val="15"/>
          <w:tblCellSpacing w:w="15" w:type="dxa"/>
        </w:trPr>
        <w:tc>
          <w:tcPr>
            <w:tcW w:w="5680" w:type="dxa"/>
            <w:vAlign w:val="center"/>
          </w:tcPr>
          <w:p w:rsidR="007D29B7" w:rsidRPr="00A22D3F" w:rsidRDefault="007D29B7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301" w:type="dxa"/>
            <w:vAlign w:val="center"/>
          </w:tcPr>
          <w:p w:rsidR="007D29B7" w:rsidRPr="00A22D3F" w:rsidRDefault="007D29B7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7D29B7" w:rsidRPr="00A22D3F" w:rsidTr="007F6C56">
        <w:trPr>
          <w:tblCellSpacing w:w="15" w:type="dxa"/>
        </w:trPr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Ченемдин аталышы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Ченемдин номери</w:t>
            </w:r>
          </w:p>
        </w:tc>
      </w:tr>
      <w:tr w:rsidR="007D29B7" w:rsidRPr="00A22D3F" w:rsidTr="007F6C56">
        <w:trPr>
          <w:tblCellSpacing w:w="15" w:type="dxa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Дарыгери бар аскердик бөлүктүн физиотерапиялык иш бөлмөсүн медициналык техника жана мүлктөр менен жабдуу ченемдери 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0616</w:t>
            </w:r>
          </w:p>
        </w:tc>
      </w:tr>
      <w:tr w:rsidR="007D29B7" w:rsidRPr="00A22D3F" w:rsidTr="007F6C56">
        <w:trPr>
          <w:tblCellSpacing w:w="15" w:type="dxa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Аскердик бөлүктүн лазаретинин физиотерапиялык иш бөлмөсүн медициналык техника жана мүлктөр менен жабдуу ченемдери 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0617</w:t>
            </w:r>
          </w:p>
        </w:tc>
      </w:tr>
      <w:tr w:rsidR="007D29B7" w:rsidRPr="00A22D3F" w:rsidTr="007F6C56">
        <w:trPr>
          <w:tblCellSpacing w:w="15" w:type="dxa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Аскердик госпиталдын, аскердик бейтапкананын физиотерапиялык иш бөлмөсүн медициналык техника жана мүлктөр менен жабдуу ченемдери 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9B7" w:rsidRPr="00A22D3F" w:rsidRDefault="007D29B7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0618</w:t>
            </w:r>
          </w:p>
        </w:tc>
      </w:tr>
    </w:tbl>
    <w:p w:rsidR="007D29B7" w:rsidRPr="00A22D3F" w:rsidRDefault="007D29B7" w:rsidP="00201BC4">
      <w:pPr>
        <w:rPr>
          <w:sz w:val="28"/>
          <w:szCs w:val="28"/>
        </w:rPr>
      </w:pPr>
    </w:p>
    <w:p w:rsidR="007D29B7" w:rsidRPr="00A22D3F" w:rsidRDefault="007D29B7" w:rsidP="00BE4203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432" w:tblpY="1"/>
        <w:tblOverlap w:val="never"/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6"/>
        <w:gridCol w:w="1225"/>
        <w:gridCol w:w="1426"/>
        <w:gridCol w:w="946"/>
        <w:gridCol w:w="968"/>
        <w:gridCol w:w="1159"/>
      </w:tblGrid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Мүлктүн аталышы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Өлчөө бд.</w:t>
            </w:r>
          </w:p>
        </w:tc>
        <w:tc>
          <w:tcPr>
            <w:tcW w:w="1426" w:type="dxa"/>
          </w:tcPr>
          <w:p w:rsidR="007D29B7" w:rsidRPr="00A22D3F" w:rsidRDefault="007D29B7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Код</w:t>
            </w:r>
          </w:p>
        </w:tc>
        <w:tc>
          <w:tcPr>
            <w:tcW w:w="3073" w:type="dxa"/>
            <w:gridSpan w:val="3"/>
          </w:tcPr>
          <w:p w:rsidR="007D29B7" w:rsidRPr="00A22D3F" w:rsidRDefault="007D29B7" w:rsidP="004F1226">
            <w:pPr>
              <w:jc w:val="center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Ченемдин номери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А</w:t>
            </w:r>
          </w:p>
        </w:tc>
        <w:tc>
          <w:tcPr>
            <w:tcW w:w="1225" w:type="dxa"/>
          </w:tcPr>
          <w:p w:rsidR="007D29B7" w:rsidRPr="00A22D3F" w:rsidRDefault="007D29B7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В</w:t>
            </w:r>
          </w:p>
        </w:tc>
        <w:tc>
          <w:tcPr>
            <w:tcW w:w="1426" w:type="dxa"/>
          </w:tcPr>
          <w:p w:rsidR="007D29B7" w:rsidRPr="00A22D3F" w:rsidRDefault="007D29B7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Г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0616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0617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0618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>Жалпы дары-дармектер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Этил спирти [Этанол]</w:t>
            </w:r>
          </w:p>
        </w:tc>
        <w:tc>
          <w:tcPr>
            <w:tcW w:w="1225" w:type="dxa"/>
          </w:tcPr>
          <w:p w:rsidR="007D29B7" w:rsidRPr="00A22D3F" w:rsidRDefault="007D29B7" w:rsidP="004F122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кг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A22D3F">
              <w:rPr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1,5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3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Медициналык эфир [Эфир диэтил]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кг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A22D3F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0,3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0,5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>Таңуу каражаттары жана тигүү материал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A22D3F">
              <w:rPr>
                <w:b/>
                <w:bCs/>
                <w:sz w:val="28"/>
                <w:szCs w:val="28"/>
              </w:rPr>
              <w:t>дары, лейкопластырлар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Медициналык стерилдүү эмес марли бинти, өлчөмү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A22D3F">
                <w:rPr>
                  <w:sz w:val="28"/>
                  <w:szCs w:val="28"/>
                </w:rPr>
                <w:t>7 м</w:t>
              </w:r>
            </w:smartTag>
            <w:r w:rsidRPr="00A22D3F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A22D3F">
                <w:rPr>
                  <w:sz w:val="28"/>
                  <w:szCs w:val="28"/>
                </w:rPr>
                <w:t>14 см</w:t>
              </w:r>
            </w:smartTag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48127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15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Медициналык стерилдүү эмес марли бинти, өлчөмү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22D3F">
                <w:rPr>
                  <w:sz w:val="28"/>
                  <w:szCs w:val="28"/>
                </w:rPr>
                <w:t>5 м</w:t>
              </w:r>
            </w:smartTag>
            <w:r w:rsidRPr="00A22D3F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A22D3F">
                <w:rPr>
                  <w:sz w:val="28"/>
                  <w:szCs w:val="28"/>
                </w:rPr>
                <w:t>7 см</w:t>
              </w:r>
            </w:smartTag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48127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15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Хирургиялык  гигроскопиялуу  медициналык кебез 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кг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21576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3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Медициналык  гигроскопиялуу марли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м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10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20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20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>Медицинскалык чыгымдоо предметтери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Алдыга салынуучу резина клеенка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м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60709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10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15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Сантиметр лентасы 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>Физиотерапиялык   аппараттардын жана приборлордун чыгымдоо  бөлүктөрү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Ак байка (фланель)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м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Резина бинти 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3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3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>Дарыкананын чыгымдоо предметтери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Фильтрлөөчү кагаз 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кг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>Медициналык эсеп жана отчет китептери, бланктары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Процедура картасы, ф.8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300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500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1000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>Дарыгердин предметтери, аппараттар жана хирургиялык инструменттер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ИПЭ-2 тибиндеги буу электр ингалятору 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"Муссон" тибиндеги ультра</w:t>
            </w:r>
            <w:r w:rsidRPr="00A22D3F">
              <w:rPr>
                <w:sz w:val="28"/>
                <w:szCs w:val="28"/>
                <w:lang w:val="ky-KG"/>
              </w:rPr>
              <w:t>үндүү</w:t>
            </w:r>
            <w:r w:rsidRPr="00A22D3F">
              <w:rPr>
                <w:sz w:val="28"/>
                <w:szCs w:val="28"/>
              </w:rPr>
              <w:t xml:space="preserve">  ингалятор</w:t>
            </w:r>
          </w:p>
        </w:tc>
        <w:tc>
          <w:tcPr>
            <w:tcW w:w="1225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D29B7" w:rsidRPr="00A22D3F" w:rsidRDefault="007D29B7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Түз корнцанг Щ-20-1</w:t>
            </w:r>
          </w:p>
        </w:tc>
        <w:tc>
          <w:tcPr>
            <w:tcW w:w="1225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11777</w:t>
            </w:r>
          </w:p>
        </w:tc>
        <w:tc>
          <w:tcPr>
            <w:tcW w:w="94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Таңуу материалы үчүн түз кайчы уз. </w:t>
            </w:r>
            <w:smartTag w:uri="urn:schemas-microsoft-com:office:smarttags" w:element="metricconverter">
              <w:smartTagPr>
                <w:attr w:name="ProductID" w:val="235 мм"/>
              </w:smartTagPr>
              <w:r w:rsidRPr="00A22D3F">
                <w:rPr>
                  <w:sz w:val="28"/>
                  <w:szCs w:val="28"/>
                </w:rPr>
                <w:t>235 мм</w:t>
              </w:r>
            </w:smartTag>
          </w:p>
        </w:tc>
        <w:tc>
          <w:tcPr>
            <w:tcW w:w="1225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13481</w:t>
            </w:r>
          </w:p>
        </w:tc>
        <w:tc>
          <w:tcPr>
            <w:tcW w:w="94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b/>
                <w:bCs/>
                <w:sz w:val="28"/>
                <w:szCs w:val="28"/>
              </w:rPr>
              <w:t xml:space="preserve">Физиотерапия үчүн  аппараттар, приборлор </w:t>
            </w:r>
            <w:r w:rsidRPr="00A22D3F">
              <w:rPr>
                <w:b/>
                <w:bCs/>
                <w:sz w:val="28"/>
                <w:szCs w:val="28"/>
                <w:lang w:val="ky-KG"/>
              </w:rPr>
              <w:t>жана каражаттар</w:t>
            </w:r>
            <w:r w:rsidRPr="00A22D3F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25" w:type="dxa"/>
          </w:tcPr>
          <w:p w:rsidR="007D29B7" w:rsidRPr="00A22D3F" w:rsidRDefault="007D29B7" w:rsidP="002C7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7D29B7" w:rsidRPr="00A22D3F" w:rsidRDefault="007D29B7" w:rsidP="002C7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D29B7" w:rsidRPr="00A22D3F" w:rsidRDefault="007D29B7" w:rsidP="002C7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D29B7" w:rsidRPr="00A22D3F" w:rsidRDefault="007D29B7" w:rsidP="002C7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D29B7" w:rsidRPr="00A22D3F" w:rsidRDefault="007D29B7" w:rsidP="002C7BA5">
            <w:pPr>
              <w:jc w:val="both"/>
              <w:rPr>
                <w:sz w:val="28"/>
                <w:szCs w:val="28"/>
              </w:rPr>
            </w:pP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"Поток-1" т</w:t>
            </w:r>
            <w:r w:rsidRPr="00A22D3F">
              <w:rPr>
                <w:sz w:val="28"/>
                <w:szCs w:val="28"/>
                <w:lang w:val="ky-KG"/>
              </w:rPr>
              <w:t>ибиндеги</w:t>
            </w:r>
            <w:r w:rsidRPr="00A22D3F">
              <w:rPr>
                <w:sz w:val="28"/>
                <w:szCs w:val="28"/>
              </w:rPr>
              <w:t xml:space="preserve">  гальванизациялоочу  аппарат</w:t>
            </w:r>
          </w:p>
        </w:tc>
        <w:tc>
          <w:tcPr>
            <w:tcW w:w="1225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 ИКВ-4 т</w:t>
            </w:r>
            <w:r w:rsidRPr="00A22D3F">
              <w:rPr>
                <w:sz w:val="28"/>
                <w:szCs w:val="28"/>
                <w:lang w:val="ky-KG"/>
              </w:rPr>
              <w:t>ибиндеги</w:t>
            </w:r>
            <w:r w:rsidRPr="00A22D3F">
              <w:rPr>
                <w:sz w:val="28"/>
                <w:szCs w:val="28"/>
              </w:rPr>
              <w:t xml:space="preserve"> кыска толкундагы индуктотермия аппараты</w:t>
            </w:r>
          </w:p>
        </w:tc>
        <w:tc>
          <w:tcPr>
            <w:tcW w:w="1225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6333E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"Тонус-1" </w:t>
            </w:r>
            <w:r w:rsidRPr="00A22D3F">
              <w:rPr>
                <w:sz w:val="28"/>
                <w:szCs w:val="28"/>
                <w:lang w:val="ky-KG"/>
              </w:rPr>
              <w:t>тибиндеги</w:t>
            </w:r>
            <w:r w:rsidRPr="00A22D3F">
              <w:rPr>
                <w:sz w:val="28"/>
                <w:szCs w:val="28"/>
              </w:rPr>
              <w:t xml:space="preserve"> диадинамикалык ток менен дарылоочу аппарат </w:t>
            </w:r>
          </w:p>
        </w:tc>
        <w:tc>
          <w:tcPr>
            <w:tcW w:w="1225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2C7BA5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"Искра-1"  </w:t>
            </w:r>
            <w:r w:rsidRPr="00A22D3F">
              <w:rPr>
                <w:sz w:val="28"/>
                <w:szCs w:val="28"/>
                <w:lang w:val="ky-KG"/>
              </w:rPr>
              <w:t>тибиндеги</w:t>
            </w:r>
            <w:r w:rsidRPr="00A22D3F">
              <w:rPr>
                <w:sz w:val="28"/>
                <w:szCs w:val="28"/>
              </w:rPr>
              <w:t xml:space="preserve"> дарсонвализациялоочу аппарат 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УВЧ-80 т</w:t>
            </w:r>
            <w:r w:rsidRPr="00A22D3F">
              <w:rPr>
                <w:sz w:val="28"/>
                <w:szCs w:val="28"/>
                <w:lang w:val="ky-KG"/>
              </w:rPr>
              <w:t>ибиндеги</w:t>
            </w:r>
            <w:r w:rsidRPr="00A22D3F">
              <w:rPr>
                <w:sz w:val="28"/>
                <w:szCs w:val="28"/>
              </w:rPr>
              <w:t xml:space="preserve"> УВЧ-терапия үчүн жеңил  аппарат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УЗТ-101 т</w:t>
            </w:r>
            <w:r w:rsidRPr="00A22D3F">
              <w:rPr>
                <w:sz w:val="28"/>
                <w:szCs w:val="28"/>
                <w:lang w:val="ky-KG"/>
              </w:rPr>
              <w:t>ибиндеги</w:t>
            </w:r>
            <w:r w:rsidRPr="00A22D3F">
              <w:rPr>
                <w:sz w:val="28"/>
                <w:szCs w:val="28"/>
              </w:rPr>
              <w:t xml:space="preserve">  ультра</w:t>
            </w:r>
            <w:r w:rsidRPr="00A22D3F">
              <w:rPr>
                <w:sz w:val="28"/>
                <w:szCs w:val="28"/>
                <w:lang w:val="ky-KG"/>
              </w:rPr>
              <w:t>үн</w:t>
            </w:r>
            <w:r w:rsidRPr="00A22D3F">
              <w:rPr>
                <w:sz w:val="28"/>
                <w:szCs w:val="28"/>
              </w:rPr>
              <w:t xml:space="preserve"> менен дарылоочу аппарат  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УЗТ-303Л т</w:t>
            </w:r>
            <w:r w:rsidRPr="00A22D3F">
              <w:rPr>
                <w:sz w:val="28"/>
                <w:szCs w:val="28"/>
                <w:lang w:val="ky-KG"/>
              </w:rPr>
              <w:t>ибиндеги</w:t>
            </w:r>
            <w:r w:rsidRPr="00A22D3F">
              <w:rPr>
                <w:sz w:val="28"/>
                <w:szCs w:val="28"/>
              </w:rPr>
              <w:t xml:space="preserve"> ультра</w:t>
            </w:r>
            <w:r w:rsidRPr="00A22D3F">
              <w:rPr>
                <w:sz w:val="28"/>
                <w:szCs w:val="28"/>
                <w:lang w:val="ky-KG"/>
              </w:rPr>
              <w:t>үн</w:t>
            </w:r>
            <w:r w:rsidRPr="00A22D3F">
              <w:rPr>
                <w:sz w:val="28"/>
                <w:szCs w:val="28"/>
              </w:rPr>
              <w:t xml:space="preserve"> менен дарылоочу  оториноларингологиялык аппарат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Вихр токторунун аппликатору ЭВТ-1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Стол лампасы "Соллюкс" 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Ошол эле, штативте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ОКН-11 т</w:t>
            </w:r>
            <w:r w:rsidRPr="00A22D3F">
              <w:rPr>
                <w:sz w:val="28"/>
                <w:szCs w:val="28"/>
                <w:lang w:val="ky-KG"/>
              </w:rPr>
              <w:t>ибиндеги</w:t>
            </w:r>
            <w:r w:rsidRPr="00A22D3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ОРК-21 т</w:t>
            </w:r>
            <w:r w:rsidRPr="00A22D3F">
              <w:rPr>
                <w:sz w:val="28"/>
                <w:szCs w:val="28"/>
                <w:lang w:val="ky-KG"/>
              </w:rPr>
              <w:t>ибиндеги</w:t>
            </w:r>
            <w:r w:rsidRPr="00A22D3F">
              <w:rPr>
                <w:sz w:val="28"/>
                <w:szCs w:val="28"/>
              </w:rPr>
              <w:t xml:space="preserve">  ртут-кварц </w:t>
            </w:r>
            <w:r w:rsidRPr="00A22D3F">
              <w:rPr>
                <w:sz w:val="28"/>
                <w:szCs w:val="28"/>
                <w:lang w:val="ky-KG"/>
              </w:rPr>
              <w:t>нурландыргыч</w:t>
            </w:r>
            <w:r w:rsidRPr="00A22D3F">
              <w:rPr>
                <w:sz w:val="28"/>
                <w:szCs w:val="28"/>
              </w:rPr>
              <w:t xml:space="preserve">, штативте 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Нур менен дарылоодо көздү ультрафиолет нурунан коргоочу көз айнек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4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Стол ртут-кварц </w:t>
            </w:r>
            <w:r w:rsidRPr="00A22D3F">
              <w:rPr>
                <w:sz w:val="28"/>
                <w:szCs w:val="28"/>
                <w:lang w:val="ky-KG"/>
              </w:rPr>
              <w:t>нурландыргычтарына</w:t>
            </w:r>
            <w:r w:rsidRPr="00A22D3F">
              <w:rPr>
                <w:sz w:val="28"/>
                <w:szCs w:val="28"/>
              </w:rPr>
              <w:t xml:space="preserve"> кошулма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Электр үндүү сигналы менен процедуралык саат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Стол кум сааты, 1 мин, 2 мин.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2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Парафин ысыткыч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Франклинизациялоочу аппарат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 xml:space="preserve">«Амплипульс» </w:t>
            </w:r>
            <w:r w:rsidRPr="00A22D3F">
              <w:rPr>
                <w:sz w:val="28"/>
                <w:szCs w:val="28"/>
                <w:lang w:val="ky-KG"/>
              </w:rPr>
              <w:t>тибиндеги</w:t>
            </w:r>
            <w:r w:rsidRPr="00A22D3F">
              <w:rPr>
                <w:sz w:val="28"/>
                <w:szCs w:val="28"/>
              </w:rPr>
              <w:t xml:space="preserve"> СМТ – терапия үчүн аппарат 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  <w:tr w:rsidR="007D29B7" w:rsidRPr="00A22D3F" w:rsidTr="00A22D3F">
        <w:tc>
          <w:tcPr>
            <w:tcW w:w="3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«Полюс» т</w:t>
            </w:r>
            <w:r w:rsidRPr="00A22D3F">
              <w:rPr>
                <w:sz w:val="28"/>
                <w:szCs w:val="28"/>
                <w:lang w:val="ky-KG"/>
              </w:rPr>
              <w:t xml:space="preserve">ибиндеги </w:t>
            </w:r>
            <w:r w:rsidRPr="00A22D3F">
              <w:rPr>
                <w:sz w:val="28"/>
                <w:szCs w:val="28"/>
              </w:rPr>
              <w:t>магнитотерапия үчүн аппарат</w:t>
            </w:r>
          </w:p>
        </w:tc>
        <w:tc>
          <w:tcPr>
            <w:tcW w:w="1225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дн.</w:t>
            </w:r>
          </w:p>
        </w:tc>
        <w:tc>
          <w:tcPr>
            <w:tcW w:w="142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*</w:t>
            </w:r>
          </w:p>
        </w:tc>
        <w:tc>
          <w:tcPr>
            <w:tcW w:w="946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D29B7" w:rsidRPr="00A22D3F" w:rsidRDefault="007D29B7" w:rsidP="0076647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22D3F">
              <w:rPr>
                <w:sz w:val="28"/>
                <w:szCs w:val="28"/>
              </w:rPr>
              <w:t>1</w:t>
            </w:r>
          </w:p>
        </w:tc>
      </w:tr>
    </w:tbl>
    <w:p w:rsidR="007D29B7" w:rsidRPr="00A22D3F" w:rsidRDefault="007D29B7">
      <w:pPr>
        <w:rPr>
          <w:sz w:val="28"/>
          <w:szCs w:val="28"/>
        </w:rPr>
      </w:pPr>
      <w:r w:rsidRPr="00A22D3F">
        <w:rPr>
          <w:sz w:val="28"/>
          <w:szCs w:val="28"/>
        </w:rPr>
        <w:br w:type="textWrapping" w:clear="all"/>
      </w:r>
    </w:p>
    <w:sectPr w:rsidR="007D29B7" w:rsidRPr="00A22D3F" w:rsidSect="00A22D3F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9B7" w:rsidRDefault="007D29B7">
      <w:r>
        <w:separator/>
      </w:r>
    </w:p>
  </w:endnote>
  <w:endnote w:type="continuationSeparator" w:id="1">
    <w:p w:rsidR="007D29B7" w:rsidRDefault="007D2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9B7" w:rsidRDefault="007D29B7">
      <w:r>
        <w:separator/>
      </w:r>
    </w:p>
  </w:footnote>
  <w:footnote w:type="continuationSeparator" w:id="1">
    <w:p w:rsidR="007D29B7" w:rsidRDefault="007D2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9B7" w:rsidRDefault="007D29B7" w:rsidP="00F128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29B7" w:rsidRDefault="007D29B7" w:rsidP="00A22D3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9B7" w:rsidRDefault="007D29B7" w:rsidP="00F128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78</w:t>
    </w:r>
    <w:r>
      <w:rPr>
        <w:rStyle w:val="PageNumber"/>
      </w:rPr>
      <w:fldChar w:fldCharType="end"/>
    </w:r>
  </w:p>
  <w:p w:rsidR="007D29B7" w:rsidRDefault="007D29B7" w:rsidP="00A22D3F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663"/>
    <w:rsid w:val="000078B4"/>
    <w:rsid w:val="00047DB4"/>
    <w:rsid w:val="0007505A"/>
    <w:rsid w:val="00091157"/>
    <w:rsid w:val="000B679F"/>
    <w:rsid w:val="00102489"/>
    <w:rsid w:val="00142054"/>
    <w:rsid w:val="001B2D52"/>
    <w:rsid w:val="001C57E8"/>
    <w:rsid w:val="001C6339"/>
    <w:rsid w:val="001D2B75"/>
    <w:rsid w:val="001D36AF"/>
    <w:rsid w:val="001D6486"/>
    <w:rsid w:val="00201BC4"/>
    <w:rsid w:val="00255D00"/>
    <w:rsid w:val="00263D99"/>
    <w:rsid w:val="00280E11"/>
    <w:rsid w:val="002C7BA5"/>
    <w:rsid w:val="003043D3"/>
    <w:rsid w:val="00395663"/>
    <w:rsid w:val="003C7AC9"/>
    <w:rsid w:val="003D39E8"/>
    <w:rsid w:val="003F59B5"/>
    <w:rsid w:val="0044293E"/>
    <w:rsid w:val="00450583"/>
    <w:rsid w:val="00483D14"/>
    <w:rsid w:val="004C6B6A"/>
    <w:rsid w:val="004F1226"/>
    <w:rsid w:val="0052049E"/>
    <w:rsid w:val="00524F35"/>
    <w:rsid w:val="00530CEC"/>
    <w:rsid w:val="00556B64"/>
    <w:rsid w:val="00557D67"/>
    <w:rsid w:val="005A54A1"/>
    <w:rsid w:val="00610A05"/>
    <w:rsid w:val="0062606A"/>
    <w:rsid w:val="00630260"/>
    <w:rsid w:val="006333EB"/>
    <w:rsid w:val="0065553A"/>
    <w:rsid w:val="006D6DCB"/>
    <w:rsid w:val="00707501"/>
    <w:rsid w:val="00723F3B"/>
    <w:rsid w:val="0073669B"/>
    <w:rsid w:val="00766470"/>
    <w:rsid w:val="007D29B7"/>
    <w:rsid w:val="007D4C5F"/>
    <w:rsid w:val="007F6C56"/>
    <w:rsid w:val="00846428"/>
    <w:rsid w:val="008474F6"/>
    <w:rsid w:val="00873FDF"/>
    <w:rsid w:val="008760B7"/>
    <w:rsid w:val="008A0C72"/>
    <w:rsid w:val="008D7DFE"/>
    <w:rsid w:val="008F1D53"/>
    <w:rsid w:val="00902510"/>
    <w:rsid w:val="0090378F"/>
    <w:rsid w:val="0094341A"/>
    <w:rsid w:val="009510DB"/>
    <w:rsid w:val="00963C25"/>
    <w:rsid w:val="009B249A"/>
    <w:rsid w:val="009E479B"/>
    <w:rsid w:val="009F481D"/>
    <w:rsid w:val="00A11D5C"/>
    <w:rsid w:val="00A22D3F"/>
    <w:rsid w:val="00A24F7A"/>
    <w:rsid w:val="00A63B92"/>
    <w:rsid w:val="00A953C6"/>
    <w:rsid w:val="00B17624"/>
    <w:rsid w:val="00B65FC1"/>
    <w:rsid w:val="00B80A5E"/>
    <w:rsid w:val="00B93A3E"/>
    <w:rsid w:val="00BA6967"/>
    <w:rsid w:val="00BB75E4"/>
    <w:rsid w:val="00BE4203"/>
    <w:rsid w:val="00BF0BD0"/>
    <w:rsid w:val="00C02E5F"/>
    <w:rsid w:val="00C061E5"/>
    <w:rsid w:val="00C47186"/>
    <w:rsid w:val="00C5415C"/>
    <w:rsid w:val="00C57920"/>
    <w:rsid w:val="00CB74B6"/>
    <w:rsid w:val="00D77F2D"/>
    <w:rsid w:val="00D95DD0"/>
    <w:rsid w:val="00DC180D"/>
    <w:rsid w:val="00DC72A6"/>
    <w:rsid w:val="00DE19BA"/>
    <w:rsid w:val="00E075EA"/>
    <w:rsid w:val="00EA15E4"/>
    <w:rsid w:val="00ED478E"/>
    <w:rsid w:val="00F059E4"/>
    <w:rsid w:val="00F128FF"/>
    <w:rsid w:val="00F84F09"/>
    <w:rsid w:val="00FA3D45"/>
    <w:rsid w:val="00FE7067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BC4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201BC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01BC4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Normal"/>
    <w:uiPriority w:val="99"/>
    <w:rsid w:val="00201BC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201BC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22D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403D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22D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3</Pages>
  <Words>440</Words>
  <Characters>2510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6</cp:revision>
  <cp:lastPrinted>2017-03-17T08:32:00Z</cp:lastPrinted>
  <dcterms:created xsi:type="dcterms:W3CDTF">2016-12-21T06:16:00Z</dcterms:created>
  <dcterms:modified xsi:type="dcterms:W3CDTF">2017-03-17T08:41:00Z</dcterms:modified>
</cp:coreProperties>
</file>